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7FA91" w14:textId="77777777" w:rsidR="009779AC" w:rsidRDefault="009779AC" w:rsidP="009779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MOLET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B8448FE" w14:textId="77777777" w:rsidR="009779AC" w:rsidRDefault="009779AC" w:rsidP="009779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Newton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Flotman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Norfolk. Yeoman.</w:t>
      </w:r>
    </w:p>
    <w:p w14:paraId="7CF11A93" w14:textId="77777777" w:rsidR="009779AC" w:rsidRDefault="009779AC" w:rsidP="009779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8958598" w14:textId="77777777" w:rsidR="009779AC" w:rsidRDefault="009779AC" w:rsidP="009779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B32EC5D" w14:textId="77777777" w:rsidR="009779AC" w:rsidRDefault="009779AC" w:rsidP="009779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Marchaunt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brought a plaint of debt against him, Nicholas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Sarys</w:t>
      </w:r>
      <w:proofErr w:type="spellEnd"/>
    </w:p>
    <w:p w14:paraId="5BA284F3" w14:textId="77777777" w:rsidR="009779AC" w:rsidRDefault="009779AC" w:rsidP="009779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Wacton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Wenne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Shipdam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and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Botyll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</w:t>
      </w:r>
    </w:p>
    <w:p w14:paraId="04D33DF7" w14:textId="77777777" w:rsidR="009779AC" w:rsidRDefault="009779AC" w:rsidP="009779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Wacton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36FCDE7C" w14:textId="77777777" w:rsidR="009779AC" w:rsidRDefault="009779AC" w:rsidP="009779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DF005E7" w14:textId="77777777" w:rsidR="009779AC" w:rsidRDefault="009779AC" w:rsidP="009779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C1F3401" w14:textId="77777777" w:rsidR="009779AC" w:rsidRDefault="009779AC" w:rsidP="009779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41ACFF8" w14:textId="77777777" w:rsidR="009779AC" w:rsidRDefault="009779AC" w:rsidP="009779AC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26 November 2021</w:t>
      </w:r>
    </w:p>
    <w:p w14:paraId="211F342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44C52" w14:textId="77777777" w:rsidR="009779AC" w:rsidRDefault="009779AC" w:rsidP="009139A6">
      <w:r>
        <w:separator/>
      </w:r>
    </w:p>
  </w:endnote>
  <w:endnote w:type="continuationSeparator" w:id="0">
    <w:p w14:paraId="4C4BDAE8" w14:textId="77777777" w:rsidR="009779AC" w:rsidRDefault="009779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0B4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9A2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69D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05DF6" w14:textId="77777777" w:rsidR="009779AC" w:rsidRDefault="009779AC" w:rsidP="009139A6">
      <w:r>
        <w:separator/>
      </w:r>
    </w:p>
  </w:footnote>
  <w:footnote w:type="continuationSeparator" w:id="0">
    <w:p w14:paraId="6AEA683A" w14:textId="77777777" w:rsidR="009779AC" w:rsidRDefault="009779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D5A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A7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677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9AC"/>
    <w:rsid w:val="000666E0"/>
    <w:rsid w:val="002510B7"/>
    <w:rsid w:val="005C130B"/>
    <w:rsid w:val="00826F5C"/>
    <w:rsid w:val="009139A6"/>
    <w:rsid w:val="009448BB"/>
    <w:rsid w:val="009779AC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8919D"/>
  <w15:chartTrackingRefBased/>
  <w15:docId w15:val="{1283D46A-AE74-43AE-97C2-2AD0AF17A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779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2021-12-31T07:56:00Z</dcterms:created>
  <dcterms:modified xsi:type="dcterms:W3CDTF">2021-12-31T07:57:00Z</dcterms:modified>
</cp:coreProperties>
</file>